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7B6" w:rsidRDefault="008877B6" w:rsidP="008877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ROBERT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8877B6" w:rsidRDefault="008877B6" w:rsidP="008877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77B6" w:rsidRDefault="008877B6" w:rsidP="008877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77B6" w:rsidRDefault="008877B6" w:rsidP="008877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the Guildhall,</w:t>
      </w:r>
    </w:p>
    <w:p w:rsidR="008877B6" w:rsidRDefault="008877B6" w:rsidP="008877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lands held by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877B6" w:rsidRDefault="008877B6" w:rsidP="008877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2047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21-63)</w:t>
      </w:r>
    </w:p>
    <w:p w:rsidR="008877B6" w:rsidRDefault="008877B6" w:rsidP="008877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77B6" w:rsidRDefault="008877B6" w:rsidP="008877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877B6" w:rsidRDefault="008877B6" w:rsidP="008877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October 2015</w:t>
      </w:r>
      <w:bookmarkStart w:id="0" w:name="_GoBack"/>
      <w:bookmarkEnd w:id="0"/>
    </w:p>
    <w:sectPr w:rsidR="00DD5B8A" w:rsidRPr="008877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7B6" w:rsidRDefault="008877B6" w:rsidP="00564E3C">
      <w:pPr>
        <w:spacing w:after="0" w:line="240" w:lineRule="auto"/>
      </w:pPr>
      <w:r>
        <w:separator/>
      </w:r>
    </w:p>
  </w:endnote>
  <w:endnote w:type="continuationSeparator" w:id="0">
    <w:p w:rsidR="008877B6" w:rsidRDefault="008877B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877B6">
      <w:rPr>
        <w:rFonts w:ascii="Times New Roman" w:hAnsi="Times New Roman" w:cs="Times New Roman"/>
        <w:noProof/>
        <w:sz w:val="24"/>
        <w:szCs w:val="24"/>
      </w:rPr>
      <w:t>19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7B6" w:rsidRDefault="008877B6" w:rsidP="00564E3C">
      <w:pPr>
        <w:spacing w:after="0" w:line="240" w:lineRule="auto"/>
      </w:pPr>
      <w:r>
        <w:separator/>
      </w:r>
    </w:p>
  </w:footnote>
  <w:footnote w:type="continuationSeparator" w:id="0">
    <w:p w:rsidR="008877B6" w:rsidRDefault="008877B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7B6"/>
    <w:rsid w:val="00372DC6"/>
    <w:rsid w:val="00564E3C"/>
    <w:rsid w:val="0064591D"/>
    <w:rsid w:val="008877B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37FCD"/>
  <w15:chartTrackingRefBased/>
  <w15:docId w15:val="{E2B7AE4C-7973-4B74-BF4F-9039BB45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877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2015-10-19T21:10:00Z</dcterms:created>
  <dcterms:modified xsi:type="dcterms:W3CDTF">2015-10-19T21:11:00Z</dcterms:modified>
</cp:coreProperties>
</file>